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53B6479B">
                <wp:simplePos x="0" y="0"/>
                <wp:positionH relativeFrom="page">
                  <wp:posOffset>5164531</wp:posOffset>
                </wp:positionH>
                <wp:positionV relativeFrom="paragraph">
                  <wp:posOffset>-709574</wp:posOffset>
                </wp:positionV>
                <wp:extent cx="2194560" cy="701040"/>
                <wp:effectExtent l="0" t="0" r="1524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456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7"/>
                            <a:chOff x="9151" y="720"/>
                            <a:chExt cx="2009" cy="964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41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52159" w14:textId="4725EA22" w:rsidR="00051C0A" w:rsidRPr="00051C0A" w:rsidRDefault="00AC26DB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 xml:space="preserve"> 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SUPBANCO-</w:t>
                                </w:r>
                                <w:r w:rsidR="00D92F78">
                                  <w:rPr>
                                    <w:rStyle w:val="Textodelmarcadordeposicin"/>
                                  </w:rPr>
                                  <w:t>DAF-</w:t>
                                </w:r>
                                <w:r w:rsidR="00334221">
                                  <w:rPr>
                                    <w:rStyle w:val="Textodelmarcadordeposicin"/>
                                  </w:rPr>
                                  <w:t>CD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-202</w:t>
                                </w:r>
                                <w:r w:rsidR="00D92F78">
                                  <w:rPr>
                                    <w:rStyle w:val="Textodelmarcadordeposicin"/>
                                  </w:rPr>
                                  <w:t>5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-00</w:t>
                                </w:r>
                                <w:r w:rsidR="003E2EB1">
                                  <w:rPr>
                                    <w:rStyle w:val="Textodelmarcadordeposicin"/>
                                  </w:rPr>
                                  <w:t>59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06.65pt;margin-top:-55.85pt;width:172.8pt;height:55.2pt;z-index:251696128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1037" coordorigin="9151,720" coordsize="2009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41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D952159" w14:textId="4725EA22" w:rsidR="00051C0A" w:rsidRPr="00051C0A" w:rsidRDefault="00AC26DB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 xml:space="preserve"> </w:t>
                          </w:r>
                          <w:r w:rsidR="002D3A51">
                            <w:rPr>
                              <w:rStyle w:val="Textodelmarcadordeposicin"/>
                            </w:rPr>
                            <w:t>SUPBANCO-</w:t>
                          </w:r>
                          <w:r w:rsidR="00D92F78">
                            <w:rPr>
                              <w:rStyle w:val="Textodelmarcadordeposicin"/>
                            </w:rPr>
                            <w:t>DAF-</w:t>
                          </w:r>
                          <w:r w:rsidR="00334221">
                            <w:rPr>
                              <w:rStyle w:val="Textodelmarcadordeposicin"/>
                            </w:rPr>
                            <w:t>CD</w:t>
                          </w:r>
                          <w:r w:rsidR="002D3A51">
                            <w:rPr>
                              <w:rStyle w:val="Textodelmarcadordeposicin"/>
                            </w:rPr>
                            <w:t>-202</w:t>
                          </w:r>
                          <w:r w:rsidR="00D92F78">
                            <w:rPr>
                              <w:rStyle w:val="Textodelmarcadordeposicin"/>
                            </w:rPr>
                            <w:t>5</w:t>
                          </w:r>
                          <w:r w:rsidR="002D3A51">
                            <w:rPr>
                              <w:rStyle w:val="Textodelmarcadordeposicin"/>
                            </w:rPr>
                            <w:t>-00</w:t>
                          </w:r>
                          <w:r w:rsidR="003E2EB1">
                            <w:rPr>
                              <w:rStyle w:val="Textodelmarcadordeposicin"/>
                            </w:rPr>
                            <w:t>59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E58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3E2EB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D6755CB" w14:textId="77777777" w:rsidR="0026335F" w:rsidRPr="0026335F" w:rsidRDefault="00D92F7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3E2EB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199A852B" w14:textId="77777777" w:rsidR="002E1412" w:rsidRPr="002E1412" w:rsidRDefault="00D92F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5B089B">
      <w:pPr>
        <w:tabs>
          <w:tab w:val="left" w:pos="6267"/>
        </w:tabs>
        <w:jc w:val="right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CDDD" w14:textId="77777777" w:rsidR="00CF1B67" w:rsidRDefault="00CF1B67" w:rsidP="001007E7">
      <w:pPr>
        <w:spacing w:after="0" w:line="240" w:lineRule="auto"/>
      </w:pPr>
      <w:r>
        <w:separator/>
      </w:r>
    </w:p>
  </w:endnote>
  <w:endnote w:type="continuationSeparator" w:id="0">
    <w:p w14:paraId="3CEE9CCA" w14:textId="77777777" w:rsidR="00CF1B67" w:rsidRDefault="00CF1B6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E6B2" w14:textId="77777777" w:rsidR="00CF1B67" w:rsidRDefault="00CF1B67" w:rsidP="001007E7">
      <w:pPr>
        <w:spacing w:after="0" w:line="240" w:lineRule="auto"/>
      </w:pPr>
      <w:r>
        <w:separator/>
      </w:r>
    </w:p>
  </w:footnote>
  <w:footnote w:type="continuationSeparator" w:id="0">
    <w:p w14:paraId="143B9520" w14:textId="77777777" w:rsidR="00CF1B67" w:rsidRDefault="00CF1B6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823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24E66"/>
    <w:rsid w:val="00253DBA"/>
    <w:rsid w:val="0026335F"/>
    <w:rsid w:val="00295BD4"/>
    <w:rsid w:val="002B43A0"/>
    <w:rsid w:val="002D3A51"/>
    <w:rsid w:val="002D451D"/>
    <w:rsid w:val="002E1412"/>
    <w:rsid w:val="00314023"/>
    <w:rsid w:val="00334221"/>
    <w:rsid w:val="00336A78"/>
    <w:rsid w:val="00341484"/>
    <w:rsid w:val="003748DC"/>
    <w:rsid w:val="00382880"/>
    <w:rsid w:val="00392351"/>
    <w:rsid w:val="003E2EB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5B089B"/>
    <w:rsid w:val="005C55DC"/>
    <w:rsid w:val="00611A07"/>
    <w:rsid w:val="0062592A"/>
    <w:rsid w:val="00634F1E"/>
    <w:rsid w:val="00643FAC"/>
    <w:rsid w:val="006471AF"/>
    <w:rsid w:val="006506D0"/>
    <w:rsid w:val="00651E48"/>
    <w:rsid w:val="0065391E"/>
    <w:rsid w:val="0065420B"/>
    <w:rsid w:val="00666D56"/>
    <w:rsid w:val="006709BC"/>
    <w:rsid w:val="006D6E2E"/>
    <w:rsid w:val="006F0514"/>
    <w:rsid w:val="006F11FD"/>
    <w:rsid w:val="006F567F"/>
    <w:rsid w:val="00725091"/>
    <w:rsid w:val="00780880"/>
    <w:rsid w:val="007B0E1F"/>
    <w:rsid w:val="007B6F6F"/>
    <w:rsid w:val="007B74CE"/>
    <w:rsid w:val="007C2731"/>
    <w:rsid w:val="007F04A4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A142C"/>
    <w:rsid w:val="00AC26DB"/>
    <w:rsid w:val="00AD7919"/>
    <w:rsid w:val="00B10521"/>
    <w:rsid w:val="00B62EEF"/>
    <w:rsid w:val="00B9229D"/>
    <w:rsid w:val="00B97B51"/>
    <w:rsid w:val="00BA0007"/>
    <w:rsid w:val="00BB1D79"/>
    <w:rsid w:val="00BC1D0C"/>
    <w:rsid w:val="00BC61BD"/>
    <w:rsid w:val="00BE0B91"/>
    <w:rsid w:val="00BF4C4D"/>
    <w:rsid w:val="00C078CB"/>
    <w:rsid w:val="00C22DBE"/>
    <w:rsid w:val="00C5078F"/>
    <w:rsid w:val="00C66D08"/>
    <w:rsid w:val="00C7470C"/>
    <w:rsid w:val="00C87D1F"/>
    <w:rsid w:val="00CA0E82"/>
    <w:rsid w:val="00CA164C"/>
    <w:rsid w:val="00CA4661"/>
    <w:rsid w:val="00CE67A3"/>
    <w:rsid w:val="00CF0B58"/>
    <w:rsid w:val="00CF1B67"/>
    <w:rsid w:val="00D24FA7"/>
    <w:rsid w:val="00D419DA"/>
    <w:rsid w:val="00D45A3E"/>
    <w:rsid w:val="00D64696"/>
    <w:rsid w:val="00D90D49"/>
    <w:rsid w:val="00D92F78"/>
    <w:rsid w:val="00DC5D96"/>
    <w:rsid w:val="00DD4F3E"/>
    <w:rsid w:val="00E13E55"/>
    <w:rsid w:val="00E3215C"/>
    <w:rsid w:val="00E446DC"/>
    <w:rsid w:val="00E64840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A71D2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715D1EA5-F2F8-4AA6-8FEC-204942ED1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F9ED3-1FEE-4495-868E-A206E4EF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CAC01-E08A-4B06-8926-1FD0E6153C4E}">
  <ds:schemaRefs>
    <ds:schemaRef ds:uri="http://purl.org/dc/elements/1.1/"/>
    <ds:schemaRef ds:uri="http://www.w3.org/XML/1998/namespace"/>
    <ds:schemaRef ds:uri="http://purl.org/dc/terms/"/>
    <ds:schemaRef ds:uri="http://purl.org/dc/dcmitype/"/>
    <ds:schemaRef ds:uri="6d0ed0c3-5985-4eca-a33b-383541a093dd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d1207536-9e68-4e3e-aeed-b740370baf1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Ruth Altagracia Marte Castillo</cp:lastModifiedBy>
  <cp:revision>5</cp:revision>
  <cp:lastPrinted>2011-03-04T18:55:00Z</cp:lastPrinted>
  <dcterms:created xsi:type="dcterms:W3CDTF">2025-04-30T13:53:00Z</dcterms:created>
  <dcterms:modified xsi:type="dcterms:W3CDTF">2025-08-05T16:03:00Z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2023-03-22T19:09:25Z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eafc7c31-94b4-474d-935e-0e28d4949c15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